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09FD9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8BA721F" wp14:editId="65F62949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3BADD3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190735" y="2689357"/>
                            <a:ext cx="6181670" cy="8825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25B7A" w14:textId="05CC9C3E" w:rsidR="00031A31" w:rsidRPr="002771A2" w:rsidRDefault="0000514F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مرونة القائد في الأزمات المؤسسية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BA721F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203BADD3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1907;top:26893;width:61817;height:8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02525B7A" w14:textId="05CC9C3E" w:rsidR="00031A31" w:rsidRPr="002771A2" w:rsidRDefault="0000514F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مرونة القائد في الأزمات المؤسسية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28014A22" w14:textId="77777777" w:rsidR="00F53D08" w:rsidRPr="00F53D08" w:rsidRDefault="00F53D08" w:rsidP="00F53D08">
      <w:pPr>
        <w:rPr>
          <w:rtl/>
        </w:rPr>
      </w:pPr>
    </w:p>
    <w:p w14:paraId="5485CF65" w14:textId="77777777" w:rsidR="00F53D08" w:rsidRPr="00F53D08" w:rsidRDefault="00F53D08" w:rsidP="00F53D08">
      <w:pPr>
        <w:rPr>
          <w:rtl/>
        </w:rPr>
      </w:pPr>
    </w:p>
    <w:p w14:paraId="2C7235C0" w14:textId="77777777" w:rsidR="00F53D08" w:rsidRPr="00F53D08" w:rsidRDefault="00F53D08" w:rsidP="00F53D08">
      <w:pPr>
        <w:rPr>
          <w:rtl/>
        </w:rPr>
      </w:pPr>
    </w:p>
    <w:p w14:paraId="3484DB58" w14:textId="77777777" w:rsidR="00F53D08" w:rsidRPr="00F53D08" w:rsidRDefault="00F53D08" w:rsidP="00F53D08">
      <w:pPr>
        <w:rPr>
          <w:rtl/>
        </w:rPr>
      </w:pPr>
    </w:p>
    <w:p w14:paraId="67DF9B94" w14:textId="77777777" w:rsidR="00F53D08" w:rsidRPr="00F53D08" w:rsidRDefault="00F53D08" w:rsidP="00F53D08">
      <w:pPr>
        <w:rPr>
          <w:rtl/>
        </w:rPr>
      </w:pPr>
    </w:p>
    <w:p w14:paraId="08606A17" w14:textId="77777777" w:rsidR="00F53D08" w:rsidRPr="00F53D08" w:rsidRDefault="00F53D08" w:rsidP="00F53D08">
      <w:pPr>
        <w:rPr>
          <w:rtl/>
        </w:rPr>
      </w:pPr>
    </w:p>
    <w:p w14:paraId="75D2A85A" w14:textId="77777777" w:rsidR="00F53D08" w:rsidRPr="00F53D08" w:rsidRDefault="00F53D08" w:rsidP="00F53D08">
      <w:pPr>
        <w:rPr>
          <w:rtl/>
        </w:rPr>
      </w:pPr>
    </w:p>
    <w:p w14:paraId="2D918726" w14:textId="60D1590D" w:rsidR="00F53D08" w:rsidRDefault="004B13E5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5A5237F7" wp14:editId="2B32A01A">
            <wp:simplePos x="0" y="0"/>
            <wp:positionH relativeFrom="page">
              <wp:align>right</wp:align>
            </wp:positionH>
            <wp:positionV relativeFrom="paragraph">
              <wp:posOffset>3520440</wp:posOffset>
            </wp:positionV>
            <wp:extent cx="7560038" cy="4030980"/>
            <wp:effectExtent l="0" t="0" r="3175" b="7620"/>
            <wp:wrapNone/>
            <wp:docPr id="1608691370" name="Picture 1" descr="A group of people in a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group of people in a city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38" cy="403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68BBB6" w14:textId="77777777" w:rsidR="0000514F" w:rsidRPr="0000514F" w:rsidRDefault="0000514F" w:rsidP="0000514F">
      <w:pPr>
        <w:rPr>
          <w:rtl/>
        </w:rPr>
      </w:pPr>
    </w:p>
    <w:p w14:paraId="42FA796C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C56E820" wp14:editId="2D140C56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752A0AB1" wp14:editId="68E92521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0DC8B0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2A0AB1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160DC8B0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10FC0D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0CA25412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3425481" wp14:editId="32B0B9D2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0D588C7" wp14:editId="5AED0BD0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4A7FE5BE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2EB1C61" wp14:editId="73C6C2F8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279D9480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6356AA3F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5F281B1E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0ECE1220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129A03EF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3995A50B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3CE959D5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64F9F7B9" w14:textId="77777777" w:rsidTr="00031A31">
        <w:tc>
          <w:tcPr>
            <w:tcW w:w="714" w:type="pct"/>
            <w:shd w:val="clear" w:color="auto" w:fill="auto"/>
            <w:vAlign w:val="center"/>
          </w:tcPr>
          <w:p w14:paraId="20A52677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7AC17187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6A2D412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652856D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57987DB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101C199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210DB71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635473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0DE12F80" w14:textId="77777777" w:rsidTr="00031A31">
        <w:tc>
          <w:tcPr>
            <w:tcW w:w="714" w:type="pct"/>
            <w:shd w:val="clear" w:color="auto" w:fill="auto"/>
            <w:vAlign w:val="center"/>
          </w:tcPr>
          <w:p w14:paraId="64A15FE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1DE8154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6B84224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4723B21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3F74147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6341F996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7510DFF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236CAC7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B224C9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4357C66" w14:textId="77777777" w:rsidTr="00031A31">
        <w:tc>
          <w:tcPr>
            <w:tcW w:w="714" w:type="pct"/>
            <w:shd w:val="clear" w:color="auto" w:fill="auto"/>
            <w:vAlign w:val="center"/>
          </w:tcPr>
          <w:p w14:paraId="12E7F188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6729B270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45AF703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766FEB2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3E9D31D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2F8D52D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5BAF6D6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7405C35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C23CB2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32F217BE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2B8E0D88" w14:textId="77777777" w:rsidTr="00031A31">
        <w:tc>
          <w:tcPr>
            <w:tcW w:w="714" w:type="pct"/>
            <w:shd w:val="clear" w:color="auto" w:fill="auto"/>
            <w:vAlign w:val="center"/>
          </w:tcPr>
          <w:p w14:paraId="0C85A0D4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7D779F75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712D3F6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6FE6C5B5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033BA8D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22CA06B8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3B7091EB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689AC361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1446465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67064DB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77E0C0A5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044B5F40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5A91BD8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421462E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07EB7721" w14:textId="77777777" w:rsidTr="00031A31">
        <w:tc>
          <w:tcPr>
            <w:tcW w:w="714" w:type="pct"/>
            <w:shd w:val="clear" w:color="auto" w:fill="auto"/>
            <w:vAlign w:val="center"/>
          </w:tcPr>
          <w:p w14:paraId="03A9E470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27AD61D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418F8E6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3B571E0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18288C4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669A321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447FB1C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71D520C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85820B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6F45E961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68171783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58EDDE5F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167869C3" wp14:editId="247E0A80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01C780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7869C3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7D01C780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78BDE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2658DDF" wp14:editId="5D004E6B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0B1AF7A8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FCD57BA" wp14:editId="33AB7A40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547DB082" wp14:editId="74E93B19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249B913E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28D200D" wp14:editId="6B1350D6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7F1FCD9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F1111D5" wp14:editId="2CE60E64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021FF4ED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الرجاء وضع علامة </w:t>
      </w:r>
      <w:r w:rsidR="00605EF0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lang w:bidi="ar-EG"/>
        </w:rPr>
        <w:sym w:font="Wingdings" w:char="F0FC"/>
      </w: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 </w:t>
      </w:r>
      <w:r w:rsidR="00605EF0" w:rsidRPr="00031A31">
        <w:rPr>
          <w:rFonts w:ascii="Sakkal Majalla" w:hAnsi="Sakkal Majalla" w:cs="Sakkal Majalla" w:hint="cs"/>
          <w:b/>
          <w:bCs/>
          <w:color w:val="000000" w:themeColor="text1"/>
          <w:sz w:val="34"/>
          <w:szCs w:val="34"/>
          <w:rtl/>
          <w:lang w:bidi="ar-EG"/>
        </w:rPr>
        <w:t>في</w:t>
      </w: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 xml:space="preserve"> (المربع) الذي يتوافق مع رأيك وقناعتك الشخصية</w:t>
      </w:r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650CB631" w14:textId="77777777" w:rsidTr="00031A31">
        <w:tc>
          <w:tcPr>
            <w:tcW w:w="2470" w:type="pct"/>
            <w:shd w:val="clear" w:color="auto" w:fill="auto"/>
          </w:tcPr>
          <w:p w14:paraId="1F03E95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741C504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7D40AD2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5407B1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05BE7F1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781F54F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E5F1072" w14:textId="77777777" w:rsidTr="00031A31">
        <w:tc>
          <w:tcPr>
            <w:tcW w:w="2470" w:type="pct"/>
            <w:shd w:val="clear" w:color="auto" w:fill="auto"/>
          </w:tcPr>
          <w:p w14:paraId="33B663D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7722355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7664D71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159D80A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565C552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2F3BFA5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2AFF730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24EDDAA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53EAB24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6DC5432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3AEEDD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28E7188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44A4376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AEE2DC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59B996E4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3006C7A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0F25E3C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3BA107A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2BAFD69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13C7D3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73FA05B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E9846A9" w14:textId="77777777" w:rsidTr="00031A31">
        <w:tc>
          <w:tcPr>
            <w:tcW w:w="2470" w:type="pct"/>
            <w:shd w:val="clear" w:color="auto" w:fill="auto"/>
          </w:tcPr>
          <w:p w14:paraId="3FDE943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58E84D8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62F32E8D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264DB06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0D74A5A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4F03A96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5A875F1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657BA7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55E0C484" w14:textId="77777777" w:rsidTr="00031A31">
        <w:tc>
          <w:tcPr>
            <w:tcW w:w="2470" w:type="pct"/>
            <w:shd w:val="clear" w:color="auto" w:fill="auto"/>
          </w:tcPr>
          <w:p w14:paraId="72DB916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6C668F6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35988B6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827F92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708E431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1CB138E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1A8D0513" w14:textId="77777777" w:rsidTr="00031A31">
        <w:tc>
          <w:tcPr>
            <w:tcW w:w="2470" w:type="pct"/>
            <w:shd w:val="clear" w:color="auto" w:fill="auto"/>
          </w:tcPr>
          <w:p w14:paraId="2ADFEA8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6B35DA9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0C0FDBF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5776C8E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03054F6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DC32EC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43E7644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EFE3D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64788715" w14:textId="77777777" w:rsidTr="00031A31">
        <w:tc>
          <w:tcPr>
            <w:tcW w:w="2470" w:type="pct"/>
            <w:shd w:val="clear" w:color="auto" w:fill="auto"/>
          </w:tcPr>
          <w:p w14:paraId="2F08671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7068D3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07740D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79FE90E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360ACFB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7D0131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C6C02D0" w14:textId="77777777" w:rsidTr="00031A31">
        <w:tc>
          <w:tcPr>
            <w:tcW w:w="2470" w:type="pct"/>
            <w:shd w:val="clear" w:color="auto" w:fill="auto"/>
          </w:tcPr>
          <w:p w14:paraId="7EE31FE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6A4B8A47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6F04A9D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20F3C9F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396BE5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0911451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76940DE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8E6E1A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16B4A70D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2B796E1F" w14:textId="77777777" w:rsidR="001E1BF1" w:rsidRPr="00031A31" w:rsidRDefault="001E1BF1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16" w:history="1">
        <w:r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</w:p>
    <w:p w14:paraId="6C827147" w14:textId="77777777" w:rsidR="001E1BF1" w:rsidRPr="00396038" w:rsidRDefault="001E1BF1" w:rsidP="00031A31">
      <w:pPr>
        <w:shd w:val="clear" w:color="auto" w:fill="F2F2F2" w:themeFill="background1" w:themeFillShade="F2"/>
        <w:spacing w:before="240"/>
        <w:rPr>
          <w:rFonts w:ascii="Adobe Arabic" w:hAnsi="Adobe Arabic" w:cs="Adobe Arabic"/>
          <w:b/>
          <w:bCs/>
          <w:color w:val="C00000"/>
          <w:sz w:val="44"/>
          <w:szCs w:val="44"/>
          <w:lang w:bidi="ar-EG"/>
        </w:rPr>
      </w:pPr>
    </w:p>
    <w:p w14:paraId="63409EB6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11597F0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472BAA2" w14:textId="77777777" w:rsidR="000C4B58" w:rsidRDefault="000C4B58" w:rsidP="00031A31">
      <w:pPr>
        <w:shd w:val="clear" w:color="auto" w:fill="F2F2F2" w:themeFill="background1" w:themeFillShade="F2"/>
        <w:spacing w:line="276" w:lineRule="auto"/>
        <w:rPr>
          <w:sz w:val="40"/>
          <w:szCs w:val="44"/>
          <w:rtl/>
          <w:lang w:bidi="ar-EG"/>
        </w:rPr>
      </w:pPr>
    </w:p>
    <w:p w14:paraId="706EE0FE" w14:textId="77777777" w:rsidR="00301274" w:rsidRPr="00301274" w:rsidRDefault="00301274" w:rsidP="00301274">
      <w:pPr>
        <w:rPr>
          <w:sz w:val="40"/>
          <w:szCs w:val="44"/>
          <w:lang w:bidi="ar-EG"/>
        </w:rPr>
      </w:pPr>
    </w:p>
    <w:sectPr w:rsidR="00301274" w:rsidRPr="00301274" w:rsidSect="00F0683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94ED" w14:textId="77777777" w:rsidR="00464EDD" w:rsidRDefault="00464EDD" w:rsidP="00F53D08">
      <w:pPr>
        <w:spacing w:line="240" w:lineRule="auto"/>
      </w:pPr>
      <w:r>
        <w:separator/>
      </w:r>
    </w:p>
  </w:endnote>
  <w:endnote w:type="continuationSeparator" w:id="0">
    <w:p w14:paraId="3671CD1A" w14:textId="77777777" w:rsidR="00464EDD" w:rsidRDefault="00464EDD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2A77" w14:textId="77777777" w:rsidR="00FF14DC" w:rsidRDefault="00FF14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8E85" w14:textId="1037875D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55CCBFEA" wp14:editId="2AEB4ED3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EB2BAFE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2FFA4CC6" w14:textId="3D50A2F2" w:rsidR="008D42C1" w:rsidRPr="000F243F" w:rsidRDefault="00FF14DC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D27D2FA" wp14:editId="4A570013">
              <wp:simplePos x="0" y="0"/>
              <wp:positionH relativeFrom="column">
                <wp:posOffset>2164715</wp:posOffset>
              </wp:positionH>
              <wp:positionV relativeFrom="paragraph">
                <wp:posOffset>127000</wp:posOffset>
              </wp:positionV>
              <wp:extent cx="162877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87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032FF1" w14:textId="77777777" w:rsidR="00FF14DC" w:rsidRPr="00FF14DC" w:rsidRDefault="00FF14DC" w:rsidP="00FF14D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FF14DC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27D2FA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70.45pt;margin-top:10pt;width:128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" filled="f" stroked="f" strokeweight=".5pt">
              <v:textbox>
                <w:txbxContent>
                  <w:p w14:paraId="64032FF1" w14:textId="77777777" w:rsidR="00FF14DC" w:rsidRPr="00FF14DC" w:rsidRDefault="00FF14DC" w:rsidP="00FF14D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FF14DC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890459F" wp14:editId="633553BB">
              <wp:simplePos x="0" y="0"/>
              <wp:positionH relativeFrom="column">
                <wp:posOffset>-260985</wp:posOffset>
              </wp:positionH>
              <wp:positionV relativeFrom="paragraph">
                <wp:posOffset>155575</wp:posOffset>
              </wp:positionV>
              <wp:extent cx="1375410" cy="2540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541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F29FC3" w14:textId="77777777" w:rsidR="00FF14DC" w:rsidRPr="007C020A" w:rsidRDefault="00FF14DC" w:rsidP="00FF14DC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90459F" id="مستطيل 2" o:spid="_x0000_s1066" style="position:absolute;left:0;text-align:left;margin-left:-20.55pt;margin-top:12.25pt;width:108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" filled="f" stroked="f" strokeweight="1pt">
              <v:textbox>
                <w:txbxContent>
                  <w:p w14:paraId="35F29FC3" w14:textId="77777777" w:rsidR="00FF14DC" w:rsidRPr="007C020A" w:rsidRDefault="00FF14DC" w:rsidP="00FF14DC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3564A9" wp14:editId="68AE381B">
              <wp:simplePos x="0" y="0"/>
              <wp:positionH relativeFrom="column">
                <wp:posOffset>4357370</wp:posOffset>
              </wp:positionH>
              <wp:positionV relativeFrom="paragraph">
                <wp:posOffset>241300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8495CB1" w14:textId="77777777" w:rsidR="00FF14DC" w:rsidRPr="00DC31A5" w:rsidRDefault="00FF14DC" w:rsidP="00FF14D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7175BE33" w14:textId="77777777" w:rsidR="00FF14DC" w:rsidRPr="00DC31A5" w:rsidRDefault="00FF14DC" w:rsidP="00FF14D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4D0EAACE" w14:textId="77777777" w:rsidR="00FF14DC" w:rsidRPr="00DC31A5" w:rsidRDefault="00FF14DC" w:rsidP="00FF14D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46BB797A" w14:textId="77777777" w:rsidR="00FF14DC" w:rsidRPr="00DC31A5" w:rsidRDefault="00FF14DC" w:rsidP="00FF14D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21301297" w14:textId="77777777" w:rsidR="00FF14DC" w:rsidRDefault="00FF14DC" w:rsidP="00FF14D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4C45F974" w14:textId="77777777" w:rsidR="00FF14DC" w:rsidRPr="00DC31A5" w:rsidRDefault="00FF14DC" w:rsidP="00FF14D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3564A9" id="مستطيل 38" o:spid="_x0000_s1067" style="position:absolute;left:0;text-align:left;margin-left:343.1pt;margin-top:19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" filled="f" stroked="f" strokeweight="1pt">
              <v:textbox>
                <w:txbxContent>
                  <w:p w14:paraId="38495CB1" w14:textId="77777777" w:rsidR="00FF14DC" w:rsidRPr="00DC31A5" w:rsidRDefault="00FF14DC" w:rsidP="00FF14D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7175BE33" w14:textId="77777777" w:rsidR="00FF14DC" w:rsidRPr="00DC31A5" w:rsidRDefault="00FF14DC" w:rsidP="00FF14D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4D0EAACE" w14:textId="77777777" w:rsidR="00FF14DC" w:rsidRPr="00DC31A5" w:rsidRDefault="00FF14DC" w:rsidP="00FF14D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46BB797A" w14:textId="77777777" w:rsidR="00FF14DC" w:rsidRPr="00DC31A5" w:rsidRDefault="00FF14DC" w:rsidP="00FF14D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21301297" w14:textId="77777777" w:rsidR="00FF14DC" w:rsidRDefault="00FF14DC" w:rsidP="00FF14D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4C45F974" w14:textId="77777777" w:rsidR="00FF14DC" w:rsidRPr="00DC31A5" w:rsidRDefault="00FF14DC" w:rsidP="00FF14D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40BA5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79399" w14:textId="77777777" w:rsidR="00464EDD" w:rsidRDefault="00464EDD" w:rsidP="00F53D08">
      <w:pPr>
        <w:spacing w:line="240" w:lineRule="auto"/>
      </w:pPr>
      <w:r>
        <w:separator/>
      </w:r>
    </w:p>
  </w:footnote>
  <w:footnote w:type="continuationSeparator" w:id="0">
    <w:p w14:paraId="34B77EDE" w14:textId="77777777" w:rsidR="00464EDD" w:rsidRDefault="00464EDD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9185E" w14:textId="77777777" w:rsidR="00FF14DC" w:rsidRDefault="00FF14D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6980" w14:textId="4AAB65E6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2FCDDDBE" wp14:editId="08CB9378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538888" wp14:editId="59A97A7C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63DF13" w14:textId="4A010370" w:rsidR="00031A31" w:rsidRPr="00031A31" w:rsidRDefault="004B13E5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4B13E5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القيادات الشابة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538888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A63DF13" w14:textId="4A010370" w:rsidR="00031A31" w:rsidRPr="00031A31" w:rsidRDefault="004B13E5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4B13E5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القيادات الشابة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57443B80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C576" w14:textId="77777777" w:rsidR="00FF14DC" w:rsidRDefault="00FF14D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3E5"/>
    <w:rsid w:val="0000514F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1690C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1F60AC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01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64EDD"/>
    <w:rsid w:val="004A0F3E"/>
    <w:rsid w:val="004B13E5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1A8D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AE5A01"/>
    <w:rsid w:val="00B04A3D"/>
    <w:rsid w:val="00B246E6"/>
    <w:rsid w:val="00B30CCA"/>
    <w:rsid w:val="00B36E13"/>
    <w:rsid w:val="00B37BEB"/>
    <w:rsid w:val="00B57307"/>
    <w:rsid w:val="00B65259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14DC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26DBB"/>
  <w15:chartTrackingRefBased/>
  <w15:docId w15:val="{EA6BB5D5-F035-4459-8215-A063A81F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3</TotalTime>
  <Pages>5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3</cp:revision>
  <cp:lastPrinted>2022-03-26T18:07:00Z</cp:lastPrinted>
  <dcterms:created xsi:type="dcterms:W3CDTF">2026-03-01T08:50:00Z</dcterms:created>
  <dcterms:modified xsi:type="dcterms:W3CDTF">2026-03-01T13:08:00Z</dcterms:modified>
</cp:coreProperties>
</file>